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f6878a" w14:textId="0f6878a">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5483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54839" w:rsidR="006F7DB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5483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54839" w:rsidR="006F7DB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25483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54839" w:rsidR="006F7DB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54839" w:rsidR="006F7DB7">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54839" w:rsidR="006F7DB7">
            <w:rPr>
              <w:rStyle w:val="eSPISCCParagraphDefaultFont"/>
              <w:rFonts w:eastAsiaTheme="minorHAnsi"/>
            </w:rPr>
            <w:t>Pp-4909/2026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54839" w:rsidR="006F7DB7">
            <w:rPr>
              <w:rStyle w:val="eSPISCCParagraphDefaultFont"/>
              <w:rFonts w:eastAsiaTheme="minorHAnsi"/>
            </w:rPr>
            <w:t>Rock brigada d.o.o.</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254839" w:rsidR="006F7DB7">
            <w:rPr>
              <w:rStyle w:val="eSPISCCParagraphDefaultFont"/>
              <w:rFonts w:eastAsiaTheme="minorHAnsi"/>
            </w:rPr>
            <w:t>Luka Balen</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54839" w:rsidR="006F7DB7">
            <w:rPr>
              <w:rStyle w:val="eSPISCCParagraphDefaultFont"/>
              <w:rFonts w:eastAsiaTheme="minorHAnsi"/>
            </w:rPr>
            <w:t xml:space="preserve"> članka 40. stavka 1. točke 57.</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a o ograničavanju uporabe duhanskih i srodnih proizvoda">
            <w:listItem w:displayText="Zakona o ograničavanju uporabe duhanskih i srodnih proizvoda" w:value="Zakona o ograničavanju uporabe duhanskih i srodnih proizvoda"/>
          </w:comboBox>
        </w:sdtPr>
        <w:sdtEndPr>
          <w:rPr>
            <w:rStyle w:val="eSPISCCParagraphDefaultFont"/>
          </w:rPr>
        </w:sdtEndPr>
        <w:sdtContent>
          <w:r w:rsidRPr="00254839" w:rsidR="006F7DB7">
            <w:rPr>
              <w:rStyle w:val="eSPISCCParagraphDefaultFont"/>
              <w:rFonts w:eastAsiaTheme="minorHAnsi"/>
            </w:rPr>
            <w:t>Zakona o ograničavanju uporabe duhanskih i srodnih proizvoda</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39/13, 157/13, 110/15, 70/17, 118/18 i 114/22 ">
            <w:listItem w:displayText="107/07, 39/13, 157/13, 110/15, 70/17, 118/18 i 114/22 " w:value="107/07, 39/13, 157/13, 110/15, 70/17, 118/18 i 114/22 "/>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254839" w:rsidR="006F7DB7">
            <w:rPr>
              <w:rStyle w:val="eSPISCCParagraphDefaultFont"/>
              <w:rFonts w:eastAsiaTheme="minorHAnsi"/>
            </w:rPr>
            <w:t xml:space="preserve">107/07, 39/13, 157/13, 110/15, 70/17, 118/18 i 114/22 </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54839" w:rsidR="006F7DB7">
            <w:rPr>
              <w:rStyle w:val="eSPISCCParagraphDefaultFont"/>
              <w:rFonts w:eastAsiaTheme="minorHAnsi"/>
            </w:rPr>
            <w:t>Rock brigada društvo s ograničenom odgovornošću za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254839" w:rsidR="006F7DB7">
            <w:rPr>
              <w:rStyle w:val="eSPISCCParagraphDefaultFont"/>
              <w:rFonts w:eastAsiaTheme="minorHAnsi"/>
            </w:rPr>
            <w:t>17.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254839" w:rsidR="006F7DB7">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54839" w:rsidR="006F7DB7">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54839" w:rsidR="006F7DB7">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254839" w:rsidR="006F7DB7">
            <w:rPr>
              <w:rStyle w:val="eSPISCCParagraphDefaultFont"/>
              <w:rFonts w:eastAsiaTheme="minorHAnsi"/>
            </w:rPr>
            <w:t>125</w:t>
          </w:r>
        </w:sdtContent>
      </w:sdt>
      <w:r w:rsidRPr="00176071" w:rsidR="00176071">
        <w:rPr>
          <w:rFonts w:eastAsia="Calibri" w:cs="Times New Roman"/>
          <w:szCs w:val="22"/>
        </w:rPr>
        <w:t xml:space="preserve"> na glavnu raspravu</w:t>
      </w:r>
      <w:r w:rsidR="00254839">
        <w:rPr>
          <w:rFonts w:eastAsia="Calibri" w:cs="Times New Roman"/>
          <w:szCs w:val="22"/>
        </w:rPr>
        <w:t xml:space="preserve"> radi ispitivanja svjedoka</w:t>
      </w:r>
      <w:r w:rsidRPr="00176071" w:rsidR="00176071">
        <w:rPr>
          <w:rFonts w:eastAsia="Calibri" w:cs="Times New Roman"/>
          <w:szCs w:val="22"/>
        </w:rPr>
        <w:t xml:space="preserve">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54839" w:rsidR="006F7DB7">
            <w:rPr>
              <w:rStyle w:val="eSPISCCParagraphDefaultFont"/>
              <w:rFonts w:eastAsiaTheme="minorHAnsi"/>
            </w:rPr>
            <w:t xml:space="preserve"> članka 40. stavka 1. točke 57.</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a o ograničavanju uporabe duhanskih i srodnih proizvoda">
            <w:listItem w:displayText="Zakona o ograničavanju uporabe duhanskih i srodnih proizvoda" w:value="Zakona o ograničavanju uporabe duhanskih i srodnih proizvoda"/>
          </w:comboBox>
        </w:sdtPr>
        <w:sdtEndPr>
          <w:rPr>
            <w:rStyle w:val="eSPISCCParagraphDefaultFont"/>
          </w:rPr>
        </w:sdtEndPr>
        <w:sdtContent>
          <w:r w:rsidRPr="00254839" w:rsidR="006F7DB7">
            <w:rPr>
              <w:rStyle w:val="eSPISCCParagraphDefaultFont"/>
              <w:rFonts w:eastAsiaTheme="minorHAnsi"/>
            </w:rPr>
            <w:t>Zakona o ograničavanju uporabe duhanskih i srodnih proizvoda</w:t>
          </w:r>
        </w:sdtContent>
      </w:sdt>
      <w:r w:rsidR="006F7DB7">
        <w:rPr>
          <w:rStyle w:val="PozadinaSvijetloZelena"/>
        </w:rPr>
        <w:t>.</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54839" w:rsidR="006F7DB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54839" w:rsidR="006F7DB7">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25483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54839" w:rsidR="006F7DB7">
            <w:rPr>
              <w:rStyle w:val="eSPISCCParagraphDefaultFont"/>
              <w:rFonts w:eastAsiaTheme="minorHAnsi"/>
            </w:rPr>
            <w:t>Katarina Jurišić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6F7DB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54839" w:rsidR="006F7DB7">
          <w:rPr>
            <w:rStyle w:val="eSPISCCParagraphDefaultFont"/>
          </w:rPr>
          <w:t>Pp-4909/2026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483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6F7DB7"/>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70FBB46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Vladimira Ruždjaka 9</izvorni_sadrzaj>
    <derivirana_varijabla naziv="DomainObject.UcesnikSudskeRadnje.Adresa.UlicaIKBR_1">Ulica Vladimira Ruždjaka 9</derivirana_varijabla>
  </DomainObject.UcesnikSudskeRadnje.Adresa.UlicaIKBR>
  <DomainObject.UcesnikSudskeRadnje.Naziv>
    <izvorni_sadrzaj>Rock brigada društvo s ograničenom odgovornošću za usluge</izvorni_sadrzaj>
    <derivirana_varijabla naziv="DomainObject.UcesnikSudskeRadnje.Naziv_1">Rock brigada društvo s ograničenom odgovornošću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lipnja 2026.</izvorni_sadrzaj>
    <derivirana_varijabla naziv="DomainObject.UcesnikSudskeRadnje.SudskaRadnja.PlaniraniZavrsetakDatum_1">17. lipnja 2026.</derivirana_varijabla>
  </DomainObject.UcesnikSudskeRadnje.SudskaRadnja.PlaniraniZavrsetakDatum>
  <DomainObject.UcesnikSudskeRadnje.SudskaRadnja.PlaniraniPocetakDatum>
    <izvorni_sadrzaj>17. lipnja 2026.</izvorni_sadrzaj>
    <derivirana_varijabla naziv="DomainObject.UcesnikSudskeRadnje.SudskaRadnja.PlaniraniPocetakDatum_1">17.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09:44</izvorni_sadrzaj>
    <derivirana_varijabla naziv="DomainObject.UcesnikSudskeRadnje.SudskaRadnja.PlaniraniZavrsetakVrijeme_1">09:44</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4909</izvorni_sadrzaj>
    <derivirana_varijabla naziv="DomainObject.Predmet.Broj_1">4909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prosinca 1978.</izvorni_sadrzaj>
    <derivirana_varijabla naziv="DomainObject.Predmet.OkrivljenikFizickaOsoba.DatumRodjenja_1">26. prosinca 1978.</derivirana_varijabla>
  </DomainObject.Predmet.OkrivljenikFizickaOsoba.DatumRodjenja>
  <DomainObject.Predmet.OkrivljenikFizickaOsoba.DatumRodjenjaFormated>
    <izvorni_sadrzaj>26.12.1978.</izvorni_sadrzaj>
    <derivirana_varijabla naziv="DomainObject.Predmet.OkrivljenikFizickaOsoba.DatumRodjenjaFormated_1">26.12.1978.</derivirana_varijabla>
  </DomainObject.Predmet.OkrivljenikFizickaOsoba.DatumRodjenjaFormated>
  <DomainObject.Predmet.OkrivljenikFizickaOsoba.Ime>
    <izvorni_sadrzaj>Luka</izvorni_sadrzaj>
    <derivirana_varijabla naziv="DomainObject.Predmet.OkrivljenikFizickaOsoba.Ime_1">Luka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Slavonski Brod (Slavonski Brod)</izvorni_sadrzaj>
    <derivirana_varijabla naziv="DomainObject.Predmet.OkrivljenikFizickaOsoba.MjestoRodjenja_1">Slavonski Brod (Slavonski Brod)</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Luka Balen</izvorni_sadrzaj>
    <derivirana_varijabla naziv="DomainObject.Predmet.OkrivljenikFizickaOsoba.Naziv_1">Luka Balen</derivirana_varijabla>
  </DomainObject.Predmet.OkrivljenikFizickaOsoba.Naziv>
  <DomainObject.Predmet.OkrivljenikFizickaOsoba.Prezime>
    <izvorni_sadrzaj>Balen</izvorni_sadrzaj>
    <derivirana_varijabla naziv="DomainObject.Predmet.OkrivljenikFizickaOsoba.Prezime_1">Balen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15847919769</izvorni_sadrzaj>
    <derivirana_varijabla naziv="DomainObject.Predmet.OkrivljenikFizickaOsoba.Oib_1">15847919769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Pp-4909/2026</izvorni_sadrzaj>
    <derivirana_varijabla naziv="DomainObject.Predmet.OznakaBroj_1">Pp-4909/2026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Rock brigada društvo s ograničenom odgovornošću za usluge zastupanog po punomoćniku Hrvoje Lui; Luka Balen zastupanog po punomoćniku Hrvoje Lui</izvorni_sadrzaj>
    <derivirana_varijabla naziv="DomainObject.Predmet.ProtustrankaFormated_1">  Rock brigada društvo s ograničenom odgovornošću za usluge zastupanog po punomoćniku Hrvoje Lui; Luka Balen zastupanog po punomoćniku Hrvoje Lui</derivirana_varijabla>
  </DomainObject.Predmet.ProtustrankaFormated>
  <DomainObject.Predmet.ProtustrankaFormatedOIB>
    <izvorni_sadrzaj>  Rock brigada društvo s ograničenom odgovornošću za usluge, OIB 03704066171 zastupanog po punomoćniku Hrvoje Lui; Luka Balen, OIB 15847919769 zastupanog po punomoćniku Hrvoje Lui</izvorni_sadrzaj>
    <derivirana_varijabla naziv="DomainObject.Predmet.ProtustrankaFormatedOIB_1">  Rock brigada društvo s ograničenom odgovornošću za usluge, OIB 03704066171 zastupanog po punomoćniku Hrvoje Lui; Luka Balen, OIB 15847919769 zastupanog po punomoćniku Hrvoje Lui</derivirana_varijabla>
  </DomainObject.Predmet.ProtustrankaFormatedOIB>
  <DomainObject.Predmet.ProtustrankaFormatedWithAdress>
    <izvorni_sadrzaj> Rock brigada društvo s ograničenom odgovornošću za usluge, Ulica Vladimira Ruždjaka 9, 10000 Zagreb zastupanog po punomoćniku Hrvoje Lui; Luka Balen, Ulica Vladimira Ruždjaka 9, 10000 Zagreb zastupanog po punomoćniku Hrvoje Lui</izvorni_sadrzaj>
    <derivirana_varijabla naziv="DomainObject.Predmet.ProtustrankaFormatedWithAdress_1"> Rock brigada društvo s ograničenom odgovornošću za usluge, Ulica Vladimira Ruždjaka 9, 10000 Zagreb zastupanog po punomoćniku Hrvoje Lui; Luka Balen, Ulica Vladimira Ruždjaka 9, 10000 Zagreb zastupanog po punomoćniku Hrvoje Lui</derivirana_varijabla>
  </DomainObject.Predmet.ProtustrankaFormatedWithAdress>
  <DomainObject.Predmet.ProtustrankaFormatedWithAdressOIB>
    <izvorni_sadrzaj> Rock brigada društvo s ograničenom odgovornošću za usluge, OIB 03704066171, Ulica Vladimira Ruždjaka 9, 10000 Zagreb zastupanog po punomoćniku Hrvoje Lui; Luka Balen, OIB 15847919769, Ulica Vladimira Ruždjaka 9, 10000 Zagreb zastupanog po punomoćniku Hrvoje Lui</izvorni_sadrzaj>
    <derivirana_varijabla naziv="DomainObject.Predmet.ProtustrankaFormatedWithAdressOIB_1"> Rock brigada društvo s ograničenom odgovornošću za usluge, OIB 03704066171, Ulica Vladimira Ruždjaka 9, 10000 Zagreb zastupanog po punomoćniku Hrvoje Lui; Luka Balen, OIB 15847919769, Ulica Vladimira Ruždjaka 9, 10000 Zagreb zastupanog po punomoćniku Hrvoje Lui</derivirana_varijabla>
  </DomainObject.Predmet.ProtustrankaFormatedWithAdressOIB>
  <DomainObject.Predmet.ProtustrankaWithAdress>
    <izvorni_sadrzaj>Rock brigada društvo s ograničenom odgovornošću za usluge Ulica Vladimira Ruždjaka 9, 10000 Zagreb, Luka Balen Ulica Vladimira Ruždjaka 9, 10000 Zagreb</izvorni_sadrzaj>
    <derivirana_varijabla naziv="DomainObject.Predmet.ProtustrankaWithAdress_1">Rock brigada društvo s ograničenom odgovornošću za usluge Ulica Vladimira Ruždjaka 9, 10000 Zagreb, Luka Balen Ulica Vladimira Ruždjaka 9, 10000 Zagreb</derivirana_varijabla>
  </DomainObject.Predmet.ProtustrankaWithAdress>
  <DomainObject.Predmet.ProtustrankaWithAdressOIB>
    <izvorni_sadrzaj>Rock brigada društvo s ograničenom odgovornošću za usluge, OIB 03704066171, Ulica Vladimira Ruždjaka 9, 10000 Zagreb, Luka Balen, OIB 15847919769, Ulica Vladimira Ruždjaka 9, 10000 Zagreb</izvorni_sadrzaj>
    <derivirana_varijabla naziv="DomainObject.Predmet.ProtustrankaWithAdressOIB_1">Rock brigada društvo s ograničenom odgovornošću za usluge, OIB 03704066171, Ulica Vladimira Ruždjaka 9, 10000 Zagreb, Luka Balen, OIB 15847919769, Ulica Vladimira Ruždjaka 9, 10000 Zagreb</derivirana_varijabla>
  </DomainObject.Predmet.ProtustrankaWithAdressOIB>
  <DomainObject.Predmet.ProtustrankaNazivFormated>
    <izvorni_sadrzaj>Rock brigada društvo s ograničenom odgovornošću za usluge,Luka Balen</izvorni_sadrzaj>
    <derivirana_varijabla naziv="DomainObject.Predmet.ProtustrankaNazivFormated_1">Luka Balen</derivirana_varijabla>
    <derivirana_varijabla naziv="Padez">Rock brigada društvo s ograničenom odgovornošću za usluge,Luka Balen</derivirana_varijabla>
  </DomainObject.Predmet.ProtustrankaNazivFormated>
  <DomainObject.Predmet.ProtustrankaNazivFormatedOIB>
    <izvorni_sadrzaj>Rock brigada društvo s ograničenom odgovornošću za usluge, OIB 03704066171,Luka Balen, OIB 15847919769</izvorni_sadrzaj>
    <derivirana_varijabla naziv="DomainObject.Predmet.ProtustrankaNazivFormatedOIB_1">Rock brigada društvo s ograničenom odgovornošću za usluge, OIB 03704066171,Luka Balen, OIB 15847919769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Rock brigada društvo s ograničenom odgovornošću za usluge zastupanog po punomoćniku Hrvoje Lui</item>
      <item>Luka Balen zastupanog po punomoćniku Hrvoje Lui</item>
    </izvorni_sadrzaj>
    <derivirana_varijabla naziv="DomainObject.Predmet.ProtuStrankaListFormated_1">
      <item>Rock brigada društvo s ograničenom odgovornošću za usluge zastupanog po punomoćniku Hrvoje Lui</item>
      <item>Luka Balen zastupanog po punomoćniku Hrvoje Lui</item>
    </derivirana_varijabla>
  </DomainObject.Predmet.ProtuStrankaListFormated>
  <DomainObject.Predmet.ProtuStrankaListFormatedOIB>
    <izvorni_sadrzaj>
      <item>Rock brigada društvo s ograničenom odgovornošću za usluge, OIB 03704066171 zastupanog po punomoćniku Hrvoje Lui</item>
      <item>Luka Balen, OIB 15847919769 zastupanog po punomoćniku Hrvoje Lui</item>
    </izvorni_sadrzaj>
    <derivirana_varijabla naziv="DomainObject.Predmet.ProtuStrankaListFormatedOIB_1">
      <item>Rock brigada društvo s ograničenom odgovornošću za usluge, OIB 03704066171 zastupanog po punomoćniku Hrvoje Lui</item>
      <item>Luka Balen, OIB 15847919769 zastupanog po punomoćniku Hrvoje Lui</item>
    </derivirana_varijabla>
  </DomainObject.Predmet.ProtuStrankaListFormatedOIB>
  <DomainObject.Predmet.ProtuStrankaListFormatedWithAdress>
    <izvorni_sadrzaj>
      <item>Rock brigada društvo s ograničenom odgovornošću za usluge, Ulica Vladimira Ruždjaka 9, 10000 Zagreb zastupanog po punomoćniku Hrvoje Lui</item>
      <item>Luka Balen, Ulica Vladimira Ruždjaka 9, 10000 Zagreb zastupanog po punomoćniku Hrvoje Lui</item>
    </izvorni_sadrzaj>
    <derivirana_varijabla naziv="DomainObject.Predmet.ProtuStrankaListFormatedWithAdress_1">
      <item>Rock brigada društvo s ograničenom odgovornošću za usluge, Ulica Vladimira Ruždjaka 9, 10000 Zagreb zastupanog po punomoćniku Hrvoje Lui</item>
      <item>Luka Balen, Ulica Vladimira Ruždjaka 9, 10000 Zagreb zastupanog po punomoćniku Hrvoje Lui</item>
    </derivirana_varijabla>
  </DomainObject.Predmet.ProtuStrankaListFormatedWithAdress>
  <DomainObject.Predmet.ProtuStrankaListFormatedWithAdressOIB>
    <izvorni_sadrzaj>
      <item>Rock brigada društvo s ograničenom odgovornošću za usluge, OIB 03704066171, Ulica Vladimira Ruždjaka 9, 10000 Zagreb zastupanog po punomoćniku Hrvoje Lui</item>
      <item>Luka Balen, OIB 15847919769, Ulica Vladimira Ruždjaka 9, 10000 Zagreb zastupanog po punomoćniku Hrvoje Lui</item>
    </izvorni_sadrzaj>
    <derivirana_varijabla naziv="DomainObject.Predmet.ProtuStrankaListFormatedWithAdressOIB_1">
      <item>Rock brigada društvo s ograničenom odgovornošću za usluge, OIB 03704066171, Ulica Vladimira Ruždjaka 9, 10000 Zagreb zastupanog po punomoćniku Hrvoje Lui</item>
      <item>Luka Balen, OIB 15847919769, Ulica Vladimira Ruždjaka 9, 10000 Zagreb zastupanog po punomoćniku Hrvoje Lui</item>
    </derivirana_varijabla>
  </DomainObject.Predmet.ProtuStrankaListFormatedWithAdressOIB>
  <DomainObject.Predmet.ProtuStrankaListNazivFormated>
    <izvorni_sadrzaj>
      <item>Rock brigada društvo s ograničenom odgovornošću za usluge</item>
      <item>Luka Balen</item>
    </izvorni_sadrzaj>
    <derivirana_varijabla naziv="DomainObject.Predmet.ProtuStrankaListNazivFormated_1">
      <item>Rock brigada društvo s ograničenom odgovornošću za usluge</item>
      <item>Luka Balen</item>
    </derivirana_varijabla>
  </DomainObject.Predmet.ProtuStrankaListNazivFormated>
  <DomainObject.Predmet.ProtuStrankaListNazivFormatedOIB>
    <izvorni_sadrzaj>
      <item>Rock brigada društvo s ograničenom odgovornošću za usluge, OIB 03704066171</item>
      <item>Luka Balen, OIB 15847919769</item>
    </izvorni_sadrzaj>
    <derivirana_varijabla naziv="DomainObject.Predmet.ProtuStrankaListNazivFormatedOIB_1">
      <item>Rock brigada društvo s ograničenom odgovornošću za usluge, OIB 03704066171</item>
      <item>Luka Balen, OIB 15847919769</item>
    </derivirana_varijabla>
  </DomainObject.Predmet.ProtuStrankaListNazivFormatedOIB>
  <DomainObject.Predmet.OstaliListFormated>
    <izvorni_sadrzaj>
      <item>Hrvoje Lui punomoćnik sudionika u postupku Rock brigada društvo s ograničenom odgovornošću za usluge; Luka Balen</item>
      <item>Zdenko Pavković</item>
    </izvorni_sadrzaj>
    <derivirana_varijabla naziv="DomainObject.Predmet.OstaliListFormated_1">
      <item>Hrvoje Lui punomoćnik sudionika u postupku Rock brigada društvo s ograničenom odgovornošću za usluge; Luka Balen</item>
      <item>Zdenko Pavković</item>
    </derivirana_varijabla>
    <derivirana_varijabla naziv="DrugaOsoba">
      <item>Hrvoje Lui punomoćnik sudionika u postupku Rock brigada društvo s ograničenom odgovornošću za usluge; Luka Balen</item>
      <item>Zdenko Pavković</item>
    </derivirana_varijabla>
  </DomainObject.Predmet.OstaliListFormated>
  <DomainObject.Predmet.OstaliListFormatedOIB>
    <izvorni_sadrzaj>
      <item>Hrvoje Lui punomoćnik sudionika u postupku Rock brigada društvo s ograničenom odgovornošću za usluge; Luka Balen</item>
      <item>Zdenko Pavković</item>
    </izvorni_sadrzaj>
    <derivirana_varijabla naziv="DomainObject.Predmet.OstaliListFormatedOIB_1">
      <item>Hrvoje Lui punomoćnik sudionika u postupku Rock brigada društvo s ograničenom odgovornošću za usluge; Luka Balen</item>
      <item>Zdenko Pavković</item>
    </derivirana_varijabla>
  </DomainObject.Predmet.OstaliListFormatedOIB>
  <DomainObject.Predmet.OstaliListFormatedWithAdress>
    <izvorni_sadrzaj>
      <item>Hrvoje Lui, Zelinska 4, 10000 Zagreb punomoćnik sudionika u postupku Rock brigada društvo s ograničenom odgovornošću za usluge; Luka Balen</item>
      <item>Zdenko Pavković, Šubićeva 29, 10000 Zagreb</item>
    </izvorni_sadrzaj>
    <derivirana_varijabla naziv="DomainObject.Predmet.OstaliListFormatedWithAdress_1">
      <item>Hrvoje Lui, Zelinska 4, 10000 Zagreb punomoćnik sudionika u postupku Rock brigada društvo s ograničenom odgovornošću za usluge; Luka Balen</item>
      <item>Zdenko Pavković, Šubićeva 29, 10000 Zagreb</item>
    </derivirana_varijabla>
  </DomainObject.Predmet.OstaliListFormatedWithAdress>
  <DomainObject.Predmet.OstaliListFormatedWithAdressOIB>
    <izvorni_sadrzaj>
      <item>Hrvoje Lui, Zelinska 4, 10000 Zagreb punomoćnik sudionika u postupku Rock brigada društvo s ograničenom odgovornošću za usluge; Luka Balen</item>
      <item>Zdenko Pavković, Šubićeva 29, 10000 Zagreb</item>
    </izvorni_sadrzaj>
    <derivirana_varijabla naziv="DomainObject.Predmet.OstaliListFormatedWithAdressOIB_1">
      <item>Hrvoje Lui, Zelinska 4, 10000 Zagreb punomoćnik sudionika u postupku Rock brigada društvo s ograničenom odgovornošću za usluge; Luka Balen</item>
      <item>Zdenko Pavković, Šubićeva 29, 10000 Zagreb</item>
    </derivirana_varijabla>
  </DomainObject.Predmet.OstaliListFormatedWithAdressOIB>
  <DomainObject.Predmet.OstaliListNazivFormated>
    <izvorni_sadrzaj>
      <item>Hrvoje Lui</item>
      <item>Zdenko Pavković</item>
    </izvorni_sadrzaj>
    <derivirana_varijabla naziv="DomainObject.Predmet.OstaliListNazivFormated_1">
      <item>Hrvoje Lui</item>
      <item>Zdenko Pavković</item>
    </derivirana_varijabla>
  </DomainObject.Predmet.OstaliListNazivFormated>
  <DomainObject.Predmet.OstaliListNazivFormatedOIB>
    <izvorni_sadrzaj>
      <item>Hrvoje Lui</item>
      <item>Zdenko Pavković</item>
    </izvorni_sadrzaj>
    <derivirana_varijabla naziv="DomainObject.Predmet.OstaliListNazivFormatedOIB_1">
      <item>Hrvoje Lui</item>
      <item>Zdenko Pavković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25, 25</izvorni_sadrzaj>
    <derivirana_varijabla naziv="DomainObject.Predmet.ClanakZakona_1">25, 25</derivirana_varijabla>
  </DomainObject.Predmet.ClanakZakona>
  <DomainObject.Predmet.ClanakZakonaFull>
    <izvorni_sadrzaj>članka 25. stavka 2., članka 25. stavka 2.</izvorni_sadrzaj>
    <derivirana_varijabla naziv="DomainObject.Predmet.ClanakZakonaFull_1"> članka 40. stavka 1. točke 57.</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Rock brigada društvo s ograničenom odgovornošću za usluge i dr.</izvorni_sadrzaj>
    <derivirana_varijabla naziv="DomainObject.Predmet.ProtustrankaIDrugi_1">Rock brigada d.o.o.</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Rock brigada društvo s ograničenom odgovornošću za usluge, OIB 03704066171, Ulica Vladimira Ruždjaka 9, 10000 Zagreb i dr.</izvorni_sadrzaj>
    <derivirana_varijabla naziv="DomainObject.Predmet.ProtustrankaIDrugiAdressOIB_1">Rock brigada društvo s ograničenom odgovornošću za usluge, OIB 03704066171, Ulica Vladimira Ruždjaka 9, 10000 Zagreb i dr.</derivirana_varijabla>
  </DomainObject.Predmet.ProtustrankaIDrugiAdressOIB>
  <DomainObject.UcesnikSudskeRadnje.ZastupnikFormated>
    <izvorni_sadrzaj>Hrvoje Lui, Zelinska 4,10000 Zagreb</izvorni_sadrzaj>
    <derivirana_varijabla naziv="DomainObject.UcesnikSudskeRadnje.ZastupnikFormated_1">Hrvoje Lui, Zelinska 4,10000 Zagreb</derivirana_varijabla>
  </DomainObject.UcesnikSudskeRadnje.ZastupnikFormated>
  <DomainObject.UcesnikSudskeRadnje.ZastupnikNaziv>
    <izvorni_sadrzaj>Hrvoje Lui</izvorni_sadrzaj>
    <derivirana_varijabla naziv="DomainObject.UcesnikSudskeRadnje.ZastupnikNaziv_1">Hrvoje Lui</derivirana_varijabla>
  </DomainObject.UcesnikSudskeRadnje.ZastupnikNaziv>
  <DomainObject.UcesnikSudskeRadnje.ZastupnikAdresa.Naselje>
    <izvorni_sadrzaj>Zagreb</izvorni_sadrzaj>
    <derivirana_varijabla naziv="DomainObject.UcesnikSudskeRadnje.ZastupnikAdresa.Naselje_1">Zagreb</derivirana_varijabla>
  </DomainObject.UcesnikSudskeRadnje.ZastupnikAdresa.Naselje>
  <DomainObject.UcesnikSudskeRadnje.ZastupnikAdresa.NaseljeLokativ>
    <izvorni_sadrzaj>Zagrebu</izvorni_sadrzaj>
    <derivirana_varijabla naziv="DomainObject.UcesnikSudskeRadnje.ZastupnikAdresa.NaseljeLokativ_1">Zagrebu</derivirana_varijabla>
  </DomainObject.UcesnikSudskeRadnje.ZastupnikAdresa.NaseljeLokativ>
  <DomainObject.UcesnikSudskeRadnje.ZastupnikAdresa.PostBroj>
    <izvorni_sadrzaj>10000</izvorni_sadrzaj>
    <derivirana_varijabla naziv="DomainObject.UcesnikSudskeRadnje.ZastupnikAdresa.PostBroj_1">10000</derivirana_varijabla>
  </DomainObject.UcesnikSudskeRadnje.ZastupnikAdresa.PostBroj>
  <DomainObject.UcesnikSudskeRadnje.ZastupnikAdresa.UlicaIKBR>
    <izvorni_sadrzaj>Zelinska 4</izvorni_sadrzaj>
    <derivirana_varijabla naziv="DomainObject.UcesnikSudskeRadnje.ZastupnikAdresa.UlicaIKBR_1">Zelinska 4</derivirana_varijabla>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Rock brigada društvo s ograničenom odgovornošću za usluge</item>
      <item>Luka Balen</item>
      <item>Hrvoje Lui</item>
      <item>Zdenko Pavković</item>
    </izvorni_sadrzaj>
    <derivirana_varijabla naziv="DomainObject.Predmet.SudioniciListNaziv_1">
      <item>Državni inspektorat</item>
      <item>Rock brigada društvo s ograničenom odgovornošću za usluge</item>
      <item>Luka Balen</item>
      <item>Hrvoje Lui</item>
      <item>Zdenko Pavković</item>
    </derivirana_varijabla>
    <derivirana_varijabla naziv="OstaliSudionici">
      <item>Državni inspektorat</item>
      <item>Rock brigada društvo s ograničenom odgovornošću za usluge</item>
      <item>Luka Balen</item>
      <item>Hrvoje Lui</item>
      <item>Zdenko Pavković</item>
    </derivirana_varijabla>
  </DomainObject.Predmet.SudioniciListNaziv>
  <DomainObject.Predmet.SudioniciListAdressOIB>
    <izvorni_sadrzaj>
      <item>Državni inspektorat, OIB 33706439962, Šubićeva 29,10000 Zagreb</item>
      <item>Rock brigada društvo s ograničenom odgovornošću za usluge, OIB 03704066171, Ulica Vladimira Ruždjaka 9,10000 Zagreb</item>
      <item>Luka Balen, OIB 15847919769, Ulica Vladimira Ruždjaka 9,10000 Zagreb</item>
      <item>Hrvoje Lui, Zelinska 4,10000 Zagreb</item>
      <item>Zdenko Pavković, Šubićeva 29,10000 Zagreb</item>
    </izvorni_sadrzaj>
    <derivirana_varijabla naziv="DomainObject.Predmet.SudioniciListAdressOIB_1">
      <item>Državni inspektorat, OIB 33706439962, Šubićeva 29,10000 Zagreb</item>
      <item>Rock brigada društvo s ograničenom odgovornošću za usluge, OIB 03704066171, Ulica Vladimira Ruždjaka 9,10000 Zagreb</item>
      <item>Luka Balen, OIB 15847919769, Ulica Vladimira Ruždjaka 9,10000 Zagreb</item>
      <item>Hrvoje Lui, Zelinska 4,10000 Zagreb</item>
      <item>Zdenko Pavković, Šubićeva 29,10000 Zagreb</item>
    </derivirana_varijabla>
  </DomainObject.Predmet.SudioniciListAdressOIB>
  <DomainObject.UcesnikSudskeRadnje.NazivFormated>
    <izvorni_sadrzaj>Rock brigada društvo s ograničenom odgovornošću za usluge, OIB 03704066171, Ulica Vladimira Ruždjaka 9,10000 Zagreb</izvorni_sadrzaj>
    <derivirana_varijabla naziv="DomainObject.UcesnikSudskeRadnje.NazivFormated_1">Rock brigada društvo s ograničenom odgovornošću za usluge, OIB 03704066171, Ulica Vladimira Ruždjaka 9,10000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03704066171</item>
      <item>, OIB 15847919769</item>
      <item>, OIB null</item>
      <item>, OIB null</item>
    </izvorni_sadrzaj>
    <derivirana_varijabla naziv="DomainObject.Predmet.SudioniciListNazivOIB_1">
      <item>, OIB 33706439962</item>
      <item>, OIB 03704066171</item>
      <item>, OIB 15847919769</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2026.</izvorni_sadrzaj>
    <derivirana_varijabla naziv="DomainObject.Predmet.DatumPocetkaProcesa_1">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ograničavanju uporabe duhanskih i srodnih proizvoda</item>
    </izvorni_sadrzaj>
    <derivirana_varijabla naziv="DomainObject.ZakonPravilnikList_1">
      <item>Zakona o ograničavanju uporabe duhanskih i srodnih proizvoda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 </item>
      <item>39/13</item>
      <item>157/13</item>
      <item>110/15</item>
      <item>70/17</item>
      <item>118/18</item>
      <item>114/22</item>
      <item>107/07</item>
    </derivirana_varijabla>
  </DomainObject.NarodneNovineList>
  <DomainObject.Predmet.OkrivljenikAdresaMjestoRodjenjaList>
    <izvorni_sadrzaj>
      <item>Rock brigada društvo s ograničenom odgovornošću za usluge, Ulica Vladimira Ruždjaka 9, 10000 Zagreb, OIB: 03704066171</item>
      <item>Luka Balen, Ulica Vladimira Ruždjaka 9, 10000 Zagreb, OIB: 15847919769, rođen-a 26.12.1978., mjesto rođenja Slavonski Brod (Slavonski Brod)</item>
    </izvorni_sadrzaj>
    <derivirana_varijabla naziv="DomainObject.Predmet.OkrivljenikAdresaMjestoRodjenjaList_1">
      <item>Rock brigada društvo s ograničenom odgovornošću za usluge, Ulica Vladimira Ruždjaka 9, 10000 Zagreb, OIB: 03704066171</item>
      <item>Luka Balen, Ulica Vladimira Ruždjaka 9, 10000 Zagreb, OIB: 15847919769, rođen-a 26.12.1978., mjesto rođenja Slavonski Brod (Slavonski Brod)</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Rock brigada društvo s ograničenom odgovornošću za usluge, MBS 080802059, Ulica Vladimira Ruždjaka 9, 10000 Zagreb</izvorni_sadrzaj>
    <derivirana_varijabla naziv="DomainObject.Predmet.OkrivljenikPravnaNazivAdresaMbs_1">Rock brigada društvo s ograničenom odgovornošću za usluge, MBS 080802059, Ulica Vladimira Ruždjaka 9,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4B5BC5-67FA-4856-914E-C3A539411BC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346</properties:Words>
  <properties:Characters>2018</properties:Characters>
  <properties:Lines>49</properties:Lines>
  <properties:Paragraphs>21</properties:Paragraphs>
  <properties:TotalTime>74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2026-05-25T12:28:00Z</cp:lastPrinted>
  <dcterms:modified xmlns:xsi="http://www.w3.org/2001/XMLSchema-instance" xsi:type="dcterms:W3CDTF">2026-05-25T12:29:00Z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Rock brigada društvo s ograničenom odgovornošću za usluge - Ročište za glavnu raspravu (Poziv_za_Rock_brigada_društvo_s_ograničenom_odgovornošću_za_usluge_-_Ročište_za_glavnu_raspravu.docx)</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